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132" w:rsidRDefault="00B00132" w:rsidP="00B00132">
      <w:r>
        <w:rPr>
          <w:u w:val="single"/>
        </w:rPr>
        <w:t>William MARION</w:t>
      </w:r>
      <w:r>
        <w:t xml:space="preserve">      (fl.1483)</w:t>
      </w:r>
    </w:p>
    <w:p w:rsidR="00B00132" w:rsidRDefault="00B00132" w:rsidP="00B00132"/>
    <w:p w:rsidR="00B00132" w:rsidRDefault="00B00132" w:rsidP="00B00132"/>
    <w:p w:rsidR="00B00132" w:rsidRDefault="00B00132" w:rsidP="00B00132">
      <w:r>
        <w:t>28 Jan.1483</w:t>
      </w:r>
      <w:r>
        <w:tab/>
        <w:t>Agnes Cely of London(q.v.) appointed him an executor of her Will,</w:t>
      </w:r>
    </w:p>
    <w:p w:rsidR="00B00132" w:rsidRDefault="00B00132" w:rsidP="00B00132">
      <w:r>
        <w:tab/>
      </w:r>
      <w:r>
        <w:tab/>
        <w:t>in which she bequeathed him 5 marks for helping her sons with everything</w:t>
      </w:r>
    </w:p>
    <w:p w:rsidR="00B00132" w:rsidRDefault="00B00132" w:rsidP="00B00132">
      <w:r>
        <w:tab/>
      </w:r>
      <w:r>
        <w:tab/>
        <w:t>they had to do after her death.   (Logge vol.I pp.276-8)</w:t>
      </w:r>
    </w:p>
    <w:p w:rsidR="00B00132" w:rsidRDefault="00B00132" w:rsidP="00B00132"/>
    <w:p w:rsidR="00B00132" w:rsidRDefault="00B00132" w:rsidP="00B00132"/>
    <w:p w:rsidR="00B00132" w:rsidRDefault="00B00132" w:rsidP="00B00132">
      <w:r>
        <w:t>24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0132" w:rsidRDefault="00B00132" w:rsidP="00564E3C">
      <w:r>
        <w:separator/>
      </w:r>
    </w:p>
  </w:endnote>
  <w:endnote w:type="continuationSeparator" w:id="0">
    <w:p w:rsidR="00B00132" w:rsidRDefault="00B00132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00132">
      <w:rPr>
        <w:rFonts w:ascii="Times New Roman" w:hAnsi="Times New Roman" w:cs="Times New Roman"/>
        <w:noProof/>
        <w:sz w:val="24"/>
        <w:szCs w:val="24"/>
      </w:rPr>
      <w:t>20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0132" w:rsidRDefault="00B00132" w:rsidP="00564E3C">
      <w:r>
        <w:separator/>
      </w:r>
    </w:p>
  </w:footnote>
  <w:footnote w:type="continuationSeparator" w:id="0">
    <w:p w:rsidR="00B00132" w:rsidRDefault="00B00132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132"/>
    <w:rsid w:val="00372DC6"/>
    <w:rsid w:val="00564E3C"/>
    <w:rsid w:val="0064591D"/>
    <w:rsid w:val="00B00132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49500C-13F1-4412-99C5-7BD434CD9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0132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2016-02-20T22:07:00Z</dcterms:created>
  <dcterms:modified xsi:type="dcterms:W3CDTF">2016-02-20T22:08:00Z</dcterms:modified>
</cp:coreProperties>
</file>